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E315A57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6E3C3C">
        <w:rPr>
          <w:rFonts w:ascii="Arial" w:hAnsi="Arial" w:cs="Arial"/>
          <w:b/>
          <w:bCs/>
          <w:sz w:val="24"/>
          <w:szCs w:val="24"/>
        </w:rPr>
        <w:t>60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B915A5">
        <w:rPr>
          <w:rFonts w:ascii="Arial" w:hAnsi="Arial" w:cs="Arial"/>
          <w:b/>
          <w:bCs/>
          <w:sz w:val="24"/>
          <w:szCs w:val="24"/>
        </w:rPr>
        <w:t>1</w:t>
      </w:r>
      <w:r w:rsidR="00417113">
        <w:rPr>
          <w:rFonts w:ascii="Arial" w:hAnsi="Arial" w:cs="Arial"/>
          <w:b/>
          <w:bCs/>
          <w:sz w:val="24"/>
          <w:szCs w:val="24"/>
        </w:rPr>
        <w:t>3404</w:t>
      </w:r>
    </w:p>
    <w:p w14:paraId="091FE08C" w14:textId="3641D36B" w:rsidR="005D4E7D" w:rsidRPr="006E3C3C" w:rsidRDefault="00E20FB2" w:rsidP="006E3C3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Chicago, USA, </w:t>
      </w:r>
      <w:r w:rsidR="006E3C3C">
        <w:rPr>
          <w:rFonts w:ascii="Arial" w:hAnsi="Arial" w:cs="Arial"/>
          <w:b/>
          <w:bCs/>
          <w:noProof/>
          <w:sz w:val="24"/>
          <w:szCs w:val="24"/>
        </w:rPr>
        <w:t>November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13-17</w:t>
      </w:r>
      <w:r w:rsidR="006E3C3C" w:rsidRPr="0042079B">
        <w:rPr>
          <w:rFonts w:ascii="Arial" w:hAnsi="Arial" w:cs="Arial"/>
          <w:b/>
          <w:bCs/>
          <w:noProof/>
          <w:sz w:val="24"/>
          <w:szCs w:val="24"/>
        </w:rPr>
        <w:t>, 2023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</w:t>
      </w:r>
      <w:r w:rsidR="00417113">
        <w:rPr>
          <w:rFonts w:ascii="Arial" w:hAnsi="Arial" w:cs="Arial"/>
          <w:b/>
          <w:noProof/>
          <w:sz w:val="24"/>
        </w:rPr>
        <w:tab/>
      </w:r>
      <w:r w:rsidR="00417113" w:rsidRPr="0031659A">
        <w:rPr>
          <w:rFonts w:cs="Arial"/>
          <w:b/>
          <w:bCs/>
          <w:color w:val="0000FF"/>
        </w:rPr>
        <w:t>(revision of S2-23</w:t>
      </w:r>
      <w:r w:rsidR="00417113">
        <w:rPr>
          <w:rFonts w:cs="Arial"/>
          <w:b/>
          <w:bCs/>
          <w:color w:val="0000FF"/>
        </w:rPr>
        <w:t>12848)</w:t>
      </w:r>
    </w:p>
    <w:p w14:paraId="26F5FD54" w14:textId="1F804C78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  <w:r w:rsidR="00D1284F">
        <w:rPr>
          <w:rFonts w:ascii="Arial" w:hAnsi="Arial" w:cs="Arial"/>
          <w:b/>
        </w:rPr>
        <w:t>, Charter Communications, CableLabs, InterDigital Inc.</w:t>
      </w:r>
      <w:r w:rsidR="00537434">
        <w:rPr>
          <w:rFonts w:ascii="Arial" w:hAnsi="Arial" w:cs="Arial"/>
          <w:b/>
        </w:rPr>
        <w:t>, ZTE</w:t>
      </w:r>
    </w:p>
    <w:p w14:paraId="46044845" w14:textId="2BC9048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</w:t>
      </w:r>
      <w:r w:rsidR="006704F7">
        <w:rPr>
          <w:rFonts w:ascii="Arial" w:hAnsi="Arial" w:cs="Arial"/>
          <w:b/>
        </w:rPr>
        <w:t>3</w:t>
      </w:r>
      <w:r w:rsidR="00AE09FB">
        <w:rPr>
          <w:rFonts w:ascii="Arial" w:hAnsi="Arial" w:cs="Arial"/>
          <w:b/>
        </w:rPr>
        <w:t>.</w:t>
      </w:r>
      <w:r w:rsidR="006704F7">
        <w:rPr>
          <w:rFonts w:ascii="Arial" w:hAnsi="Arial" w:cs="Arial"/>
          <w:b/>
        </w:rPr>
        <w:t>1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7B62679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80284">
        <w:rPr>
          <w:rFonts w:ascii="Arial" w:hAnsi="Arial" w:cs="Arial"/>
          <w:i/>
        </w:rPr>
        <w:t>3</w:t>
      </w:r>
      <w:r w:rsidR="00AE09FB">
        <w:rPr>
          <w:rFonts w:ascii="Arial" w:hAnsi="Arial" w:cs="Arial"/>
          <w:i/>
        </w:rPr>
        <w:t>.</w:t>
      </w:r>
      <w:r w:rsidR="00280284">
        <w:rPr>
          <w:rFonts w:ascii="Arial" w:hAnsi="Arial" w:cs="Arial"/>
          <w:i/>
        </w:rPr>
        <w:t>1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3B56120B" w:rsidR="007626DF" w:rsidRDefault="00840C12" w:rsidP="00840C12">
      <w:pPr>
        <w:pStyle w:val="B1"/>
        <w:ind w:left="284"/>
      </w:pPr>
      <w:r>
        <w:rPr>
          <w:lang w:eastAsia="zh-CN"/>
        </w:rPr>
        <w:t xml:space="preserve">The new approved SID titled </w:t>
      </w:r>
      <w:r w:rsidRPr="009D4262">
        <w:rPr>
          <w:lang w:eastAsia="zh-CN"/>
        </w:rPr>
        <w:t>Study on Architecture enhancement for XRM Ph2</w:t>
      </w:r>
      <w:r>
        <w:rPr>
          <w:lang w:eastAsia="zh-CN"/>
        </w:rPr>
        <w:t xml:space="preserve"> (</w:t>
      </w:r>
      <w:r w:rsidRPr="009D4262">
        <w:rPr>
          <w:lang w:eastAsia="zh-CN"/>
        </w:rPr>
        <w:t>SP-231198</w:t>
      </w:r>
      <w:r>
        <w:rPr>
          <w:lang w:eastAsia="zh-CN"/>
        </w:rPr>
        <w:t xml:space="preserve">) </w:t>
      </w:r>
      <w:r w:rsidR="009661AD">
        <w:rPr>
          <w:lang w:eastAsia="zh-CN"/>
        </w:rPr>
        <w:t>includes the below non-3GPP aspects to be studied as part of Rel-19:</w:t>
      </w:r>
    </w:p>
    <w:p w14:paraId="351F2F95" w14:textId="77777777" w:rsidR="00280284" w:rsidRDefault="00280284" w:rsidP="00280284">
      <w:pPr>
        <w:pStyle w:val="B1"/>
        <w:ind w:left="0" w:firstLine="0"/>
      </w:pPr>
      <w:r>
        <w:t xml:space="preserve">WT#3 Further enhancement to support XR based on non-3GPP access. </w:t>
      </w:r>
    </w:p>
    <w:p w14:paraId="087140E6" w14:textId="77777777" w:rsidR="00280284" w:rsidRPr="00A208AB" w:rsidRDefault="00280284" w:rsidP="00E20FB2">
      <w:pPr>
        <w:pStyle w:val="B1"/>
      </w:pPr>
      <w:r>
        <w:t>WT#</w:t>
      </w:r>
      <w:r w:rsidRPr="00A208AB">
        <w:t>3.1 Study how to support L4S for non-3GPP access networks and intermediate 5GS nodes (N3IWF, TNGF and W-AGF) to perform ECN marking for L4S.  ​</w:t>
      </w:r>
    </w:p>
    <w:p w14:paraId="474C9608" w14:textId="178F8E4A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untrusted/trusted access (e.g. N3IWF, TNGF).</w:t>
      </w:r>
    </w:p>
    <w:p w14:paraId="60249AB4" w14:textId="6AFBFAA7" w:rsidR="00280284" w:rsidRPr="00280284" w:rsidRDefault="00280284" w:rsidP="00E20FB2">
      <w:pPr>
        <w:pStyle w:val="B1"/>
        <w:numPr>
          <w:ilvl w:val="0"/>
          <w:numId w:val="7"/>
        </w:numPr>
        <w:ind w:left="928"/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wireline access (e.g. W-AGF).</w:t>
      </w:r>
    </w:p>
    <w:p w14:paraId="2440F03E" w14:textId="77777777" w:rsidR="00280284" w:rsidRPr="00280284" w:rsidRDefault="00280284" w:rsidP="00280284">
      <w:pPr>
        <w:pStyle w:val="NO"/>
        <w:ind w:left="851"/>
        <w:rPr>
          <w:lang w:val="en-CA"/>
        </w:rPr>
      </w:pPr>
      <w:r w:rsidRPr="00280284">
        <w:rPr>
          <w:lang w:val="en-CA"/>
        </w:rPr>
        <w:t>NOTE 1: It is limited to re-using existing control plane and user plane between 5GC and non-3GPP access networks. Assumptions on W-AGF functionality are to be verified with BBF and CableLabs.</w:t>
      </w:r>
    </w:p>
    <w:p w14:paraId="28C62393" w14:textId="5CC96B29" w:rsidR="00AE09FB" w:rsidRPr="00AE09FB" w:rsidRDefault="00AE09FB" w:rsidP="00AE09FB">
      <w:pPr>
        <w:pStyle w:val="B1"/>
        <w:ind w:left="284"/>
      </w:pPr>
      <w:r w:rsidRPr="00AE09FB">
        <w:t>A Rel. 19 KI is need</w:t>
      </w:r>
      <w:r w:rsidR="0005565A">
        <w:t>ed</w:t>
      </w:r>
      <w:r w:rsidRPr="00AE09FB">
        <w:t xml:space="preserve">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4E634299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840C12">
        <w:rPr>
          <w:rStyle w:val="normaltextrun"/>
          <w:color w:val="000000"/>
          <w:shd w:val="clear" w:color="auto" w:fill="FFFFFF"/>
        </w:rPr>
        <w:t xml:space="preserve">incorporate </w:t>
      </w:r>
      <w:r>
        <w:rPr>
          <w:rStyle w:val="normaltextrun"/>
          <w:color w:val="000000"/>
          <w:shd w:val="clear" w:color="auto" w:fill="FFFFFF"/>
        </w:rPr>
        <w:t xml:space="preserve">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>
        <w:rPr>
          <w:rStyle w:val="normaltextrun"/>
          <w:color w:val="000000"/>
          <w:shd w:val="clear" w:color="auto" w:fill="FFFFFF"/>
        </w:rPr>
        <w:t>XRM_Ph2 WT#</w:t>
      </w:r>
      <w:r w:rsidR="00280284">
        <w:rPr>
          <w:rStyle w:val="normaltextrun"/>
          <w:color w:val="000000"/>
          <w:shd w:val="clear" w:color="auto" w:fill="FFFFFF"/>
        </w:rPr>
        <w:t>3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280284" w:rsidRPr="00E47481">
        <w:rPr>
          <w:rStyle w:val="normaltextrun"/>
          <w:color w:val="000000"/>
          <w:shd w:val="clear" w:color="auto" w:fill="FFFFFF"/>
        </w:rPr>
        <w:t>1</w:t>
      </w:r>
      <w:r>
        <w:rPr>
          <w:rStyle w:val="normaltextrun"/>
          <w:color w:val="000000"/>
          <w:shd w:val="clear" w:color="auto" w:fill="FFFFFF"/>
        </w:rPr>
        <w:t xml:space="preserve"> in the XRM Ph2 TR23.700-70</w:t>
      </w:r>
      <w:r w:rsidR="00840C12">
        <w:rPr>
          <w:rStyle w:val="normaltextrun"/>
          <w:color w:val="000000"/>
          <w:shd w:val="clear" w:color="auto" w:fill="FFFFFF"/>
        </w:rPr>
        <w:t xml:space="preserve"> v0.</w:t>
      </w:r>
      <w:r w:rsidR="009661AD">
        <w:rPr>
          <w:rStyle w:val="normaltextrun"/>
          <w:color w:val="000000"/>
          <w:shd w:val="clear" w:color="auto" w:fill="FFFFFF"/>
        </w:rPr>
        <w:t>1</w:t>
      </w:r>
      <w:r w:rsidR="00840C12">
        <w:rPr>
          <w:rStyle w:val="normaltextrun"/>
          <w:color w:val="000000"/>
          <w:shd w:val="clear" w:color="auto" w:fill="FFFFFF"/>
        </w:rPr>
        <w:t>.</w:t>
      </w:r>
      <w:r w:rsidR="009661AD">
        <w:rPr>
          <w:rStyle w:val="normaltextrun"/>
          <w:color w:val="000000"/>
          <w:shd w:val="clear" w:color="auto" w:fill="FFFFFF"/>
        </w:rPr>
        <w:t>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>
      <w:pPr>
        <w:pStyle w:val="Heading1"/>
      </w:pPr>
    </w:p>
    <w:p w14:paraId="0A8EB642" w14:textId="53759B9F" w:rsidR="00AE09FB" w:rsidRPr="00B02E89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normaltextrun"/>
          <w:rFonts w:ascii="Arial" w:hAnsi="Arial" w:cs="Arial"/>
          <w:sz w:val="36"/>
          <w:szCs w:val="36"/>
          <w:lang w:val="en-GB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 xml:space="preserve">Key Issue #X: </w:t>
      </w:r>
      <w:r w:rsidR="003E6FF1" w:rsidRPr="003E6FF1">
        <w:rPr>
          <w:rStyle w:val="normaltextrun"/>
          <w:rFonts w:ascii="Arial" w:hAnsi="Arial" w:cs="Arial"/>
          <w:sz w:val="36"/>
          <w:szCs w:val="36"/>
          <w:lang w:val="en-GB"/>
        </w:rPr>
        <w:t>L4S for non-3GPP access networks and intermediate 5GS nodes</w:t>
      </w:r>
    </w:p>
    <w:p w14:paraId="1FF2C244" w14:textId="77777777" w:rsidR="00AE09FB" w:rsidRPr="00AE09FB" w:rsidRDefault="00AE09FB" w:rsidP="00AE09FB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36"/>
          <w:szCs w:val="36"/>
        </w:rPr>
      </w:pP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X.1.1</w:t>
      </w:r>
      <w:r w:rsidRPr="00AE09FB">
        <w:rPr>
          <w:rStyle w:val="tabchar"/>
          <w:rFonts w:ascii="Calibri" w:hAnsi="Calibri" w:cs="Calibri"/>
          <w:sz w:val="36"/>
          <w:szCs w:val="36"/>
        </w:rPr>
        <w:tab/>
      </w:r>
      <w:r w:rsidRPr="00AE09FB">
        <w:rPr>
          <w:rStyle w:val="normaltextrun"/>
          <w:rFonts w:ascii="Arial" w:hAnsi="Arial" w:cs="Arial"/>
          <w:sz w:val="36"/>
          <w:szCs w:val="36"/>
          <w:lang w:val="en-GB"/>
        </w:rPr>
        <w:t>Description</w:t>
      </w:r>
      <w:r w:rsidRPr="00AE09FB">
        <w:rPr>
          <w:rStyle w:val="eop"/>
          <w:rFonts w:ascii="Arial" w:hAnsi="Arial" w:cs="Arial"/>
          <w:sz w:val="36"/>
          <w:szCs w:val="36"/>
        </w:rPr>
        <w:t> </w:t>
      </w:r>
    </w:p>
    <w:p w14:paraId="572ED3F4" w14:textId="646E2EE3" w:rsid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80084F">
        <w:rPr>
          <w:rStyle w:val="normaltextrun"/>
          <w:color w:val="000000"/>
          <w:shd w:val="clear" w:color="auto" w:fill="FFFFFF"/>
        </w:rPr>
        <w:t xml:space="preserve">As the use-cases and applications </w:t>
      </w:r>
      <w:r w:rsidR="0080084F">
        <w:rPr>
          <w:rStyle w:val="normaltextrun"/>
          <w:color w:val="000000"/>
          <w:shd w:val="clear" w:color="auto" w:fill="FFFFFF"/>
        </w:rPr>
        <w:t>for</w:t>
      </w:r>
      <w:r w:rsidR="0080084F" w:rsidRPr="0080084F">
        <w:rPr>
          <w:rStyle w:val="normaltextrun"/>
          <w:color w:val="000000"/>
          <w:shd w:val="clear" w:color="auto" w:fill="FFFFFF"/>
        </w:rPr>
        <w:t xml:space="preserve"> </w:t>
      </w:r>
      <w:r w:rsidRPr="0080084F">
        <w:rPr>
          <w:rStyle w:val="normaltextrun"/>
          <w:color w:val="000000"/>
          <w:shd w:val="clear" w:color="auto" w:fill="FFFFFF"/>
        </w:rPr>
        <w:t xml:space="preserve">XRM are not limited to 3GPP access, XRM devices and applications may use non-3GPP access as a means of communication. </w:t>
      </w:r>
    </w:p>
    <w:p w14:paraId="58EFF3F2" w14:textId="564395B7" w:rsidR="00EF3334" w:rsidRPr="0080084F" w:rsidRDefault="00EF3334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 xml:space="preserve">The objective of this Key Issue is to extend the L4S mechanism </w:t>
      </w:r>
      <w:r w:rsidR="005E7E9B">
        <w:rPr>
          <w:rStyle w:val="normaltextrun"/>
          <w:color w:val="000000"/>
          <w:shd w:val="clear" w:color="auto" w:fill="FFFFFF"/>
        </w:rPr>
        <w:t>to</w:t>
      </w:r>
      <w:r w:rsidRPr="003E6FF1">
        <w:rPr>
          <w:rStyle w:val="normaltextrun"/>
          <w:color w:val="000000"/>
          <w:shd w:val="clear" w:color="auto" w:fill="FFFFFF"/>
        </w:rPr>
        <w:t xml:space="preserve"> non-3GPP access </w:t>
      </w:r>
      <w:r>
        <w:rPr>
          <w:rStyle w:val="normaltextrun"/>
          <w:color w:val="000000"/>
          <w:shd w:val="clear" w:color="auto" w:fill="FFFFFF"/>
        </w:rPr>
        <w:t xml:space="preserve">networks </w:t>
      </w:r>
      <w:r w:rsidRPr="003E6FF1">
        <w:rPr>
          <w:rStyle w:val="normaltextrun"/>
          <w:color w:val="000000"/>
          <w:shd w:val="clear" w:color="auto" w:fill="FFFFFF"/>
        </w:rPr>
        <w:t xml:space="preserve">and </w:t>
      </w:r>
      <w:r>
        <w:rPr>
          <w:rStyle w:val="normaltextrun"/>
          <w:color w:val="000000"/>
          <w:shd w:val="clear" w:color="auto" w:fill="FFFFFF"/>
        </w:rPr>
        <w:t xml:space="preserve">the </w:t>
      </w:r>
      <w:r w:rsidRPr="003E6FF1">
        <w:rPr>
          <w:rStyle w:val="normaltextrun"/>
          <w:color w:val="000000"/>
          <w:shd w:val="clear" w:color="auto" w:fill="FFFFFF"/>
        </w:rPr>
        <w:t>potential impacts of such extension on the non-3GPP access-specific intermediate nodes.</w:t>
      </w:r>
    </w:p>
    <w:p w14:paraId="709A4355" w14:textId="188B943C" w:rsidR="003E6FF1" w:rsidRPr="003E6FF1" w:rsidRDefault="003E6FF1" w:rsidP="003E6FF1">
      <w:pPr>
        <w:rPr>
          <w:rStyle w:val="normaltextrun"/>
          <w:color w:val="000000"/>
          <w:shd w:val="clear" w:color="auto" w:fill="FFFFFF"/>
        </w:rPr>
      </w:pPr>
      <w:r w:rsidRPr="003E6FF1">
        <w:rPr>
          <w:rStyle w:val="normaltextrun"/>
          <w:color w:val="000000"/>
          <w:shd w:val="clear" w:color="auto" w:fill="FFFFFF"/>
        </w:rPr>
        <w:t>The following aspects should be studied:</w:t>
      </w:r>
    </w:p>
    <w:p w14:paraId="39A2CF12" w14:textId="4EFC2583" w:rsidR="00C754F7" w:rsidRPr="00A208AB" w:rsidRDefault="0021641D" w:rsidP="00C754F7">
      <w:pPr>
        <w:pStyle w:val="B1"/>
        <w:numPr>
          <w:ilvl w:val="0"/>
          <w:numId w:val="10"/>
        </w:numPr>
      </w:pPr>
      <w:r>
        <w:rPr>
          <w:rStyle w:val="normaltextrun"/>
          <w:color w:val="000000"/>
          <w:shd w:val="clear" w:color="auto" w:fill="FFFFFF"/>
        </w:rPr>
        <w:lastRenderedPageBreak/>
        <w:t>H</w:t>
      </w:r>
      <w:r w:rsidR="00C754F7" w:rsidRPr="00A208AB">
        <w:t>ow to support L4S for non-3GPP access networks and intermediate 5GS nodes (N3IWF, TNGF and W-AGF) to perform ECN marking for L4S.  ​</w:t>
      </w:r>
    </w:p>
    <w:p w14:paraId="35EEBB1C" w14:textId="77777777" w:rsidR="00C754F7" w:rsidRPr="00280284" w:rsidRDefault="00C754F7" w:rsidP="00C754F7">
      <w:pPr>
        <w:pStyle w:val="B1"/>
        <w:numPr>
          <w:ilvl w:val="1"/>
          <w:numId w:val="7"/>
        </w:numPr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untrusted/trusted access (e.g. N3IWF, TNGF).</w:t>
      </w:r>
    </w:p>
    <w:p w14:paraId="228CE549" w14:textId="2B503E23" w:rsidR="00C754F7" w:rsidRPr="00280284" w:rsidRDefault="00C754F7" w:rsidP="00C754F7">
      <w:pPr>
        <w:pStyle w:val="B1"/>
        <w:numPr>
          <w:ilvl w:val="1"/>
          <w:numId w:val="7"/>
        </w:numPr>
        <w:rPr>
          <w:rStyle w:val="normaltextrun"/>
          <w:color w:val="000000"/>
          <w:shd w:val="clear" w:color="auto" w:fill="FFFFFF"/>
        </w:rPr>
      </w:pPr>
      <w:r w:rsidRPr="00280284">
        <w:rPr>
          <w:rStyle w:val="normaltextrun"/>
          <w:color w:val="000000"/>
          <w:shd w:val="clear" w:color="auto" w:fill="FFFFFF"/>
        </w:rPr>
        <w:t>Support L4S in wireline access (e.g. W-AGF</w:t>
      </w:r>
      <w:r w:rsidR="009C202D">
        <w:rPr>
          <w:rStyle w:val="normaltextrun"/>
          <w:color w:val="000000"/>
          <w:shd w:val="clear" w:color="auto" w:fill="FFFFFF"/>
        </w:rPr>
        <w:t>, RG</w:t>
      </w:r>
      <w:r w:rsidRPr="00280284">
        <w:rPr>
          <w:rStyle w:val="normaltextrun"/>
          <w:color w:val="000000"/>
          <w:shd w:val="clear" w:color="auto" w:fill="FFFFFF"/>
        </w:rPr>
        <w:t>).</w:t>
      </w:r>
    </w:p>
    <w:p w14:paraId="2297D458" w14:textId="7374D713" w:rsidR="0021641D" w:rsidRPr="003324C9" w:rsidRDefault="00C754F7" w:rsidP="00C754F7">
      <w:pPr>
        <w:pStyle w:val="NO"/>
        <w:ind w:left="851" w:hanging="567"/>
        <w:rPr>
          <w:rStyle w:val="normaltextrun"/>
          <w:lang w:val="en-CA"/>
        </w:rPr>
      </w:pPr>
      <w:r w:rsidRPr="00280284">
        <w:rPr>
          <w:lang w:val="en-CA"/>
        </w:rPr>
        <w:t>NOTE 1: It is limited to re-using existing control plane and user plane between 5GC and non-3GPP access networks. Assumptions on W-AGF functionality are to be verified with BBF and CableLabs.</w:t>
      </w:r>
    </w:p>
    <w:p w14:paraId="100EA0C9" w14:textId="77777777" w:rsidR="0021641D" w:rsidRDefault="0021641D" w:rsidP="0021641D">
      <w:pPr>
        <w:pStyle w:val="B1"/>
        <w:rPr>
          <w:rStyle w:val="normaltextrun"/>
          <w:color w:val="000000"/>
          <w:shd w:val="clear" w:color="auto" w:fill="FFFFFF"/>
        </w:rPr>
      </w:pPr>
    </w:p>
    <w:p w14:paraId="3BA96960" w14:textId="5D590924" w:rsidR="0021641D" w:rsidRPr="003324C9" w:rsidRDefault="0021641D" w:rsidP="003324C9">
      <w:pPr>
        <w:jc w:val="center"/>
        <w:rPr>
          <w:rStyle w:val="normaltextrun"/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</w:t>
      </w:r>
      <w:r w:rsidRPr="00EC5C31">
        <w:rPr>
          <w:color w:val="FF0000"/>
          <w:sz w:val="40"/>
        </w:rPr>
        <w:t xml:space="preserve">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21641D" w:rsidRPr="003324C9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246B9" w14:textId="77777777" w:rsidR="004B0188" w:rsidRDefault="004B0188">
      <w:r>
        <w:separator/>
      </w:r>
    </w:p>
  </w:endnote>
  <w:endnote w:type="continuationSeparator" w:id="0">
    <w:p w14:paraId="3C219461" w14:textId="77777777" w:rsidR="004B0188" w:rsidRDefault="004B0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42BCF" w14:textId="77777777" w:rsidR="004B0188" w:rsidRDefault="004B0188">
      <w:r>
        <w:separator/>
      </w:r>
    </w:p>
  </w:footnote>
  <w:footnote w:type="continuationSeparator" w:id="0">
    <w:p w14:paraId="20D48866" w14:textId="77777777" w:rsidR="004B0188" w:rsidRDefault="004B0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050A005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F6D1AA3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1131D6"/>
    <w:rsid w:val="00124D46"/>
    <w:rsid w:val="00132B4B"/>
    <w:rsid w:val="00133525"/>
    <w:rsid w:val="00152A28"/>
    <w:rsid w:val="001A4C42"/>
    <w:rsid w:val="001A7420"/>
    <w:rsid w:val="001B6637"/>
    <w:rsid w:val="001C21C3"/>
    <w:rsid w:val="001D02C2"/>
    <w:rsid w:val="001F0C1D"/>
    <w:rsid w:val="001F1132"/>
    <w:rsid w:val="001F168B"/>
    <w:rsid w:val="0021641D"/>
    <w:rsid w:val="00232113"/>
    <w:rsid w:val="002347A2"/>
    <w:rsid w:val="002675F0"/>
    <w:rsid w:val="002760EE"/>
    <w:rsid w:val="00280284"/>
    <w:rsid w:val="002A67EF"/>
    <w:rsid w:val="002A6F47"/>
    <w:rsid w:val="002B6339"/>
    <w:rsid w:val="002D7F86"/>
    <w:rsid w:val="002E00EE"/>
    <w:rsid w:val="002E7309"/>
    <w:rsid w:val="0031079C"/>
    <w:rsid w:val="003172DC"/>
    <w:rsid w:val="003324C9"/>
    <w:rsid w:val="0035462D"/>
    <w:rsid w:val="00356555"/>
    <w:rsid w:val="00374E59"/>
    <w:rsid w:val="003765B8"/>
    <w:rsid w:val="003C3971"/>
    <w:rsid w:val="003C6E57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550DD"/>
    <w:rsid w:val="00465515"/>
    <w:rsid w:val="0049751D"/>
    <w:rsid w:val="004A0F2E"/>
    <w:rsid w:val="004A24B0"/>
    <w:rsid w:val="004A3CEA"/>
    <w:rsid w:val="004B0188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D2E01"/>
    <w:rsid w:val="005D4E7D"/>
    <w:rsid w:val="005D7526"/>
    <w:rsid w:val="005E4BB2"/>
    <w:rsid w:val="005E7E9B"/>
    <w:rsid w:val="005F788A"/>
    <w:rsid w:val="00602AEA"/>
    <w:rsid w:val="00614FDF"/>
    <w:rsid w:val="006271FA"/>
    <w:rsid w:val="0063543D"/>
    <w:rsid w:val="00647114"/>
    <w:rsid w:val="006704F7"/>
    <w:rsid w:val="006912E9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B600E"/>
    <w:rsid w:val="007B7035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60E2A"/>
    <w:rsid w:val="008768CA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661AD"/>
    <w:rsid w:val="009723D7"/>
    <w:rsid w:val="00983362"/>
    <w:rsid w:val="009C202D"/>
    <w:rsid w:val="009F37B7"/>
    <w:rsid w:val="00A10F02"/>
    <w:rsid w:val="00A164B4"/>
    <w:rsid w:val="00A26956"/>
    <w:rsid w:val="00A27486"/>
    <w:rsid w:val="00A3691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471C"/>
    <w:rsid w:val="00AE65E2"/>
    <w:rsid w:val="00AF1460"/>
    <w:rsid w:val="00B02E89"/>
    <w:rsid w:val="00B15449"/>
    <w:rsid w:val="00B5477F"/>
    <w:rsid w:val="00B60D75"/>
    <w:rsid w:val="00B915A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F76"/>
    <w:rsid w:val="00DD4C17"/>
    <w:rsid w:val="00DD74A5"/>
    <w:rsid w:val="00DF2B1F"/>
    <w:rsid w:val="00DF62CD"/>
    <w:rsid w:val="00E16509"/>
    <w:rsid w:val="00E20FB2"/>
    <w:rsid w:val="00E23323"/>
    <w:rsid w:val="00E44582"/>
    <w:rsid w:val="00E47481"/>
    <w:rsid w:val="00E52743"/>
    <w:rsid w:val="00E77645"/>
    <w:rsid w:val="00EA15B0"/>
    <w:rsid w:val="00EA5EA7"/>
    <w:rsid w:val="00EB5E3B"/>
    <w:rsid w:val="00EB6E6B"/>
    <w:rsid w:val="00EC4A25"/>
    <w:rsid w:val="00EE4567"/>
    <w:rsid w:val="00EF3334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Discussion</vt:lpstr>
      <vt:lpstr>Proposal</vt:lpstr>
      <vt:lpstr/>
    </vt:vector>
  </TitlesOfParts>
  <Company>ETSI</Company>
  <LinksUpToDate>false</LinksUpToDate>
  <CharactersWithSpaces>2211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6</cp:revision>
  <cp:lastPrinted>2019-02-25T14:05:00Z</cp:lastPrinted>
  <dcterms:created xsi:type="dcterms:W3CDTF">2023-11-15T18:26:00Z</dcterms:created>
  <dcterms:modified xsi:type="dcterms:W3CDTF">2023-11-15T20:17:00Z</dcterms:modified>
</cp:coreProperties>
</file>